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A8E1D" w14:textId="77777777" w:rsidR="00C531B0" w:rsidRDefault="00C531B0">
      <w:pPr>
        <w:rPr>
          <w:lang w:val="uk-UA"/>
        </w:rPr>
      </w:pPr>
    </w:p>
    <w:p w14:paraId="783AD928" w14:textId="77777777" w:rsidR="00C531B0" w:rsidRDefault="00C531B0">
      <w:pPr>
        <w:rPr>
          <w:lang w:val="uk-UA"/>
        </w:rPr>
      </w:pPr>
    </w:p>
    <w:p w14:paraId="04A9BF95" w14:textId="77777777" w:rsidR="00376EF1" w:rsidRDefault="00AD6542" w:rsidP="00AD6542">
      <w:pPr>
        <w:rPr>
          <w:lang w:val="uk-UA"/>
        </w:rPr>
      </w:pPr>
      <w:r>
        <w:rPr>
          <w:lang w:val="uk-UA"/>
        </w:rPr>
        <w:t xml:space="preserve">                   </w:t>
      </w:r>
      <w:r w:rsidR="00376EF1">
        <w:rPr>
          <w:lang w:val="uk-UA"/>
        </w:rPr>
        <w:t>СТАРОНЕКРАСІВСЬКА ЗАГАЛЬНООСВІТНЯ ШКОЛА І – ІІІ СТУПЕНІВ</w:t>
      </w:r>
    </w:p>
    <w:p w14:paraId="7F2767E7" w14:textId="77777777" w:rsidR="00376EF1" w:rsidRDefault="00376EF1" w:rsidP="00376EF1">
      <w:pPr>
        <w:rPr>
          <w:lang w:val="uk-UA"/>
        </w:rPr>
      </w:pPr>
    </w:p>
    <w:p w14:paraId="25CA12A3" w14:textId="77777777" w:rsidR="00376EF1" w:rsidRDefault="00376EF1" w:rsidP="00376EF1">
      <w:pPr>
        <w:rPr>
          <w:lang w:val="uk-UA"/>
        </w:rPr>
      </w:pPr>
    </w:p>
    <w:p w14:paraId="5439CBA8" w14:textId="49696C9B" w:rsidR="00376EF1" w:rsidRDefault="002A24FE" w:rsidP="00376EF1">
      <w:pPr>
        <w:jc w:val="center"/>
        <w:rPr>
          <w:b/>
          <w:lang w:val="uk-UA"/>
        </w:rPr>
      </w:pPr>
      <w:r>
        <w:rPr>
          <w:b/>
          <w:lang w:val="uk-UA"/>
        </w:rPr>
        <w:t>НАКАЗ №</w:t>
      </w:r>
      <w:r w:rsidR="007E32C1">
        <w:rPr>
          <w:b/>
          <w:lang w:val="uk-UA"/>
        </w:rPr>
        <w:t>34</w:t>
      </w:r>
      <w:r w:rsidR="00376EF1" w:rsidRPr="00531366">
        <w:rPr>
          <w:b/>
          <w:lang w:val="uk-UA"/>
        </w:rPr>
        <w:t>/</w:t>
      </w:r>
      <w:r w:rsidR="00376EF1" w:rsidRPr="00376EF1">
        <w:rPr>
          <w:b/>
          <w:lang w:val="uk-UA"/>
        </w:rPr>
        <w:t>О</w:t>
      </w:r>
    </w:p>
    <w:p w14:paraId="4846E112" w14:textId="77777777" w:rsidR="00376EF1" w:rsidRDefault="00376EF1" w:rsidP="00376EF1">
      <w:pPr>
        <w:jc w:val="center"/>
        <w:rPr>
          <w:b/>
          <w:lang w:val="uk-UA"/>
        </w:rPr>
      </w:pPr>
    </w:p>
    <w:p w14:paraId="62353EBD" w14:textId="1E7F79AC" w:rsidR="00376EF1" w:rsidRPr="00376EF1" w:rsidRDefault="007E32C1" w:rsidP="00376EF1">
      <w:pPr>
        <w:rPr>
          <w:lang w:val="uk-UA"/>
        </w:rPr>
      </w:pPr>
      <w:r>
        <w:rPr>
          <w:lang w:val="uk-UA"/>
        </w:rPr>
        <w:t>04</w:t>
      </w:r>
      <w:r w:rsidR="000123AB">
        <w:rPr>
          <w:lang w:val="uk-UA"/>
        </w:rPr>
        <w:t>.0</w:t>
      </w:r>
      <w:r>
        <w:rPr>
          <w:lang w:val="uk-UA"/>
        </w:rPr>
        <w:t>5</w:t>
      </w:r>
      <w:r w:rsidR="000123AB">
        <w:rPr>
          <w:lang w:val="uk-UA"/>
        </w:rPr>
        <w:t>.20</w:t>
      </w:r>
      <w:r>
        <w:rPr>
          <w:lang w:val="uk-UA"/>
        </w:rPr>
        <w:t>20</w:t>
      </w:r>
      <w:r w:rsidR="00376EF1">
        <w:rPr>
          <w:lang w:val="uk-UA"/>
        </w:rPr>
        <w:t xml:space="preserve"> року</w:t>
      </w:r>
    </w:p>
    <w:p w14:paraId="2FB4B247" w14:textId="77777777" w:rsidR="00376EF1" w:rsidRDefault="00376EF1" w:rsidP="00376EF1">
      <w:pPr>
        <w:rPr>
          <w:lang w:val="uk-UA"/>
        </w:rPr>
      </w:pPr>
    </w:p>
    <w:p w14:paraId="5D8E5BE0" w14:textId="77777777" w:rsidR="00E139EE" w:rsidRDefault="00376EF1" w:rsidP="00376EF1">
      <w:pPr>
        <w:ind w:right="-143"/>
        <w:rPr>
          <w:b/>
          <w:szCs w:val="24"/>
          <w:lang w:val="uk-UA"/>
        </w:rPr>
      </w:pPr>
      <w:r w:rsidRPr="00922073">
        <w:rPr>
          <w:b/>
          <w:szCs w:val="24"/>
          <w:lang w:val="uk-UA"/>
        </w:rPr>
        <w:t xml:space="preserve">Про  проведення   інвентаризації                                                                                  </w:t>
      </w:r>
    </w:p>
    <w:p w14:paraId="2BA81DB2" w14:textId="77777777" w:rsidR="00E139EE" w:rsidRDefault="00E139EE" w:rsidP="00376EF1">
      <w:pPr>
        <w:ind w:right="-143"/>
        <w:rPr>
          <w:b/>
          <w:szCs w:val="24"/>
          <w:lang w:val="uk-UA"/>
        </w:rPr>
      </w:pPr>
      <w:r>
        <w:rPr>
          <w:b/>
          <w:szCs w:val="24"/>
          <w:lang w:val="uk-UA"/>
        </w:rPr>
        <w:t>продуктів харчування</w:t>
      </w:r>
    </w:p>
    <w:p w14:paraId="5F337DF9" w14:textId="5B64E13F" w:rsidR="007E32C1" w:rsidRPr="00922073" w:rsidRDefault="007E32C1" w:rsidP="00376EF1">
      <w:pPr>
        <w:ind w:right="-143"/>
        <w:rPr>
          <w:b/>
          <w:szCs w:val="24"/>
          <w:lang w:val="uk-UA"/>
        </w:rPr>
      </w:pPr>
      <w:r>
        <w:rPr>
          <w:b/>
          <w:szCs w:val="24"/>
          <w:lang w:val="uk-UA"/>
        </w:rPr>
        <w:t>шкільної</w:t>
      </w:r>
      <w:r w:rsidR="00E139EE">
        <w:rPr>
          <w:b/>
          <w:szCs w:val="24"/>
          <w:lang w:val="uk-UA"/>
        </w:rPr>
        <w:t xml:space="preserve"> </w:t>
      </w:r>
      <w:r>
        <w:rPr>
          <w:b/>
          <w:szCs w:val="24"/>
          <w:lang w:val="uk-UA"/>
        </w:rPr>
        <w:t>їдальні</w:t>
      </w:r>
    </w:p>
    <w:p w14:paraId="05C3C77F" w14:textId="77777777" w:rsidR="00376EF1" w:rsidRPr="008F335B" w:rsidRDefault="00376EF1" w:rsidP="007E32C1">
      <w:pPr>
        <w:ind w:right="-143"/>
        <w:rPr>
          <w:szCs w:val="24"/>
          <w:lang w:val="uk-UA"/>
        </w:rPr>
      </w:pPr>
    </w:p>
    <w:p w14:paraId="42C90317" w14:textId="43193821" w:rsidR="00376EF1" w:rsidRPr="00C339F2" w:rsidRDefault="00376EF1" w:rsidP="00376EF1">
      <w:pPr>
        <w:rPr>
          <w:szCs w:val="24"/>
          <w:lang w:val="uk-UA"/>
        </w:rPr>
      </w:pPr>
      <w:r>
        <w:rPr>
          <w:szCs w:val="24"/>
          <w:lang w:val="uk-UA"/>
        </w:rPr>
        <w:t xml:space="preserve">             </w:t>
      </w:r>
      <w:r w:rsidR="007E32C1">
        <w:rPr>
          <w:szCs w:val="24"/>
          <w:lang w:val="uk-UA"/>
        </w:rPr>
        <w:t>З</w:t>
      </w:r>
      <w:r>
        <w:rPr>
          <w:szCs w:val="24"/>
          <w:lang w:val="uk-UA"/>
        </w:rPr>
        <w:t xml:space="preserve"> метою проведення інвентаризації </w:t>
      </w:r>
      <w:r w:rsidR="007E32C1">
        <w:rPr>
          <w:szCs w:val="24"/>
          <w:lang w:val="uk-UA"/>
        </w:rPr>
        <w:t>продуктів харчування</w:t>
      </w:r>
      <w:r w:rsidR="00AD6542">
        <w:rPr>
          <w:szCs w:val="24"/>
          <w:lang w:val="uk-UA"/>
        </w:rPr>
        <w:t xml:space="preserve"> </w:t>
      </w:r>
      <w:r>
        <w:rPr>
          <w:szCs w:val="24"/>
          <w:lang w:val="uk-UA"/>
        </w:rPr>
        <w:t xml:space="preserve"> </w:t>
      </w:r>
      <w:r w:rsidR="007E32C1">
        <w:rPr>
          <w:szCs w:val="24"/>
          <w:lang w:val="uk-UA"/>
        </w:rPr>
        <w:t>в</w:t>
      </w:r>
      <w:r>
        <w:rPr>
          <w:szCs w:val="24"/>
          <w:lang w:val="uk-UA"/>
        </w:rPr>
        <w:t xml:space="preserve">  шк</w:t>
      </w:r>
      <w:r w:rsidR="007E32C1">
        <w:rPr>
          <w:szCs w:val="24"/>
          <w:lang w:val="uk-UA"/>
        </w:rPr>
        <w:t>ільній їдальні</w:t>
      </w:r>
    </w:p>
    <w:p w14:paraId="34886CC9" w14:textId="77777777" w:rsidR="00376EF1" w:rsidRPr="00231450" w:rsidRDefault="00376EF1" w:rsidP="00376EF1">
      <w:pPr>
        <w:rPr>
          <w:szCs w:val="24"/>
          <w:lang w:val="uk-UA"/>
        </w:rPr>
      </w:pPr>
    </w:p>
    <w:p w14:paraId="70C23648" w14:textId="77777777" w:rsidR="00376EF1" w:rsidRDefault="00376EF1" w:rsidP="00376EF1">
      <w:pPr>
        <w:rPr>
          <w:szCs w:val="24"/>
          <w:lang w:val="uk-UA"/>
        </w:rPr>
      </w:pPr>
      <w:r>
        <w:rPr>
          <w:szCs w:val="24"/>
          <w:lang w:val="uk-UA"/>
        </w:rPr>
        <w:t>НАКАЗУЮ:</w:t>
      </w:r>
    </w:p>
    <w:p w14:paraId="65A94B22" w14:textId="77777777" w:rsidR="00376EF1" w:rsidRDefault="00376EF1" w:rsidP="00376EF1">
      <w:pPr>
        <w:jc w:val="center"/>
        <w:rPr>
          <w:szCs w:val="24"/>
          <w:lang w:val="uk-UA"/>
        </w:rPr>
      </w:pPr>
    </w:p>
    <w:p w14:paraId="2AB4559B" w14:textId="167A2AB2" w:rsidR="00E534A3" w:rsidRDefault="00E534A3" w:rsidP="00E534A3">
      <w:pPr>
        <w:rPr>
          <w:szCs w:val="24"/>
          <w:lang w:val="uk-UA"/>
        </w:rPr>
      </w:pPr>
      <w:r>
        <w:rPr>
          <w:szCs w:val="24"/>
          <w:lang w:val="uk-UA"/>
        </w:rPr>
        <w:t>1.</w:t>
      </w:r>
      <w:r w:rsidR="00376EF1">
        <w:rPr>
          <w:szCs w:val="24"/>
          <w:lang w:val="uk-UA"/>
        </w:rPr>
        <w:t xml:space="preserve">Провести  </w:t>
      </w:r>
      <w:r w:rsidR="00854CF3">
        <w:rPr>
          <w:szCs w:val="24"/>
          <w:lang w:val="uk-UA"/>
        </w:rPr>
        <w:t>і</w:t>
      </w:r>
      <w:r w:rsidR="00376EF1">
        <w:rPr>
          <w:szCs w:val="24"/>
          <w:lang w:val="uk-UA"/>
        </w:rPr>
        <w:t>нвентаризаці</w:t>
      </w:r>
      <w:r w:rsidR="007E32C1">
        <w:rPr>
          <w:szCs w:val="24"/>
          <w:lang w:val="uk-UA"/>
        </w:rPr>
        <w:t>ю продуктів харчування в</w:t>
      </w:r>
      <w:r w:rsidR="002A24FE">
        <w:rPr>
          <w:szCs w:val="24"/>
          <w:lang w:val="uk-UA"/>
        </w:rPr>
        <w:t xml:space="preserve"> </w:t>
      </w:r>
      <w:r w:rsidR="007E32C1">
        <w:rPr>
          <w:szCs w:val="24"/>
          <w:lang w:val="uk-UA"/>
        </w:rPr>
        <w:t>шкільній їдальні</w:t>
      </w:r>
      <w:r w:rsidR="002A24FE">
        <w:rPr>
          <w:szCs w:val="24"/>
          <w:lang w:val="uk-UA"/>
        </w:rPr>
        <w:t xml:space="preserve"> в</w:t>
      </w:r>
      <w:r w:rsidR="00B02507">
        <w:rPr>
          <w:szCs w:val="24"/>
          <w:lang w:val="uk-UA"/>
        </w:rPr>
        <w:t xml:space="preserve">  термін з 0</w:t>
      </w:r>
      <w:r w:rsidR="007E32C1">
        <w:rPr>
          <w:szCs w:val="24"/>
          <w:lang w:val="uk-UA"/>
        </w:rPr>
        <w:t>5</w:t>
      </w:r>
      <w:r w:rsidR="00B02507">
        <w:rPr>
          <w:szCs w:val="24"/>
          <w:lang w:val="uk-UA"/>
        </w:rPr>
        <w:t>.0</w:t>
      </w:r>
      <w:r w:rsidR="007E32C1">
        <w:rPr>
          <w:szCs w:val="24"/>
          <w:lang w:val="uk-UA"/>
        </w:rPr>
        <w:t>5</w:t>
      </w:r>
      <w:r w:rsidR="00B02507">
        <w:rPr>
          <w:szCs w:val="24"/>
          <w:lang w:val="uk-UA"/>
        </w:rPr>
        <w:t>.20</w:t>
      </w:r>
      <w:r w:rsidR="007E32C1">
        <w:rPr>
          <w:szCs w:val="24"/>
          <w:lang w:val="uk-UA"/>
        </w:rPr>
        <w:t>20</w:t>
      </w:r>
      <w:r w:rsidR="00B02507">
        <w:rPr>
          <w:szCs w:val="24"/>
          <w:lang w:val="uk-UA"/>
        </w:rPr>
        <w:t xml:space="preserve"> року по  </w:t>
      </w:r>
      <w:r w:rsidR="007E32C1">
        <w:rPr>
          <w:szCs w:val="24"/>
          <w:lang w:val="uk-UA"/>
        </w:rPr>
        <w:t>1</w:t>
      </w:r>
      <w:r w:rsidR="00B02507">
        <w:rPr>
          <w:szCs w:val="24"/>
          <w:lang w:val="uk-UA"/>
        </w:rPr>
        <w:t>0.</w:t>
      </w:r>
      <w:r w:rsidR="007E32C1">
        <w:rPr>
          <w:szCs w:val="24"/>
          <w:lang w:val="uk-UA"/>
        </w:rPr>
        <w:t>05</w:t>
      </w:r>
      <w:r w:rsidR="000123AB">
        <w:rPr>
          <w:szCs w:val="24"/>
          <w:lang w:val="uk-UA"/>
        </w:rPr>
        <w:t>.20</w:t>
      </w:r>
      <w:r w:rsidR="007E32C1">
        <w:rPr>
          <w:szCs w:val="24"/>
          <w:lang w:val="uk-UA"/>
        </w:rPr>
        <w:t>20</w:t>
      </w:r>
      <w:r w:rsidR="000020DC">
        <w:rPr>
          <w:szCs w:val="24"/>
          <w:lang w:val="uk-UA"/>
        </w:rPr>
        <w:t xml:space="preserve"> року.</w:t>
      </w:r>
    </w:p>
    <w:p w14:paraId="6344F79E" w14:textId="52C65898" w:rsidR="00376EF1" w:rsidRPr="00E534A3" w:rsidRDefault="00E534A3" w:rsidP="00E534A3">
      <w:pPr>
        <w:rPr>
          <w:szCs w:val="24"/>
          <w:lang w:val="uk-UA"/>
        </w:rPr>
      </w:pPr>
      <w:r>
        <w:rPr>
          <w:szCs w:val="24"/>
          <w:lang w:val="uk-UA"/>
        </w:rPr>
        <w:t>2.</w:t>
      </w:r>
      <w:r w:rsidR="00376EF1" w:rsidRPr="00E534A3">
        <w:rPr>
          <w:szCs w:val="24"/>
          <w:lang w:val="uk-UA"/>
        </w:rPr>
        <w:t>Для проведення інвентари</w:t>
      </w:r>
      <w:r w:rsidR="00854CF3" w:rsidRPr="00E534A3">
        <w:rPr>
          <w:szCs w:val="24"/>
          <w:lang w:val="uk-UA"/>
        </w:rPr>
        <w:t xml:space="preserve">зації </w:t>
      </w:r>
      <w:r w:rsidR="007E32C1">
        <w:rPr>
          <w:szCs w:val="24"/>
          <w:lang w:val="uk-UA"/>
        </w:rPr>
        <w:t xml:space="preserve">продуктів харчування </w:t>
      </w:r>
      <w:r w:rsidR="00376EF1" w:rsidRPr="00E534A3">
        <w:rPr>
          <w:szCs w:val="24"/>
          <w:lang w:val="uk-UA"/>
        </w:rPr>
        <w:t xml:space="preserve">створити інвентаризаційну комісію в складі:              </w:t>
      </w:r>
    </w:p>
    <w:p w14:paraId="67DC6035" w14:textId="3F4F26D0" w:rsidR="00376EF1" w:rsidRPr="008C530F" w:rsidRDefault="00854CF3" w:rsidP="00376EF1">
      <w:pPr>
        <w:rPr>
          <w:szCs w:val="24"/>
          <w:lang w:val="uk-UA"/>
        </w:rPr>
      </w:pPr>
      <w:r>
        <w:rPr>
          <w:szCs w:val="24"/>
          <w:lang w:val="uk-UA"/>
        </w:rPr>
        <w:t xml:space="preserve">        </w:t>
      </w:r>
      <w:r w:rsidR="00376EF1">
        <w:rPr>
          <w:szCs w:val="24"/>
          <w:lang w:val="uk-UA"/>
        </w:rPr>
        <w:t>Голова комісії:</w:t>
      </w:r>
      <w:r w:rsidR="00376EF1" w:rsidRPr="003C4DA8">
        <w:rPr>
          <w:szCs w:val="24"/>
          <w:lang w:val="uk-UA"/>
        </w:rPr>
        <w:t xml:space="preserve">  </w:t>
      </w:r>
      <w:r w:rsidR="0042398A">
        <w:rPr>
          <w:lang w:val="uk-UA"/>
        </w:rPr>
        <w:t>Коваленко Є.К</w:t>
      </w:r>
      <w:r w:rsidR="007E32C1">
        <w:rPr>
          <w:lang w:val="uk-UA"/>
        </w:rPr>
        <w:t>.</w:t>
      </w:r>
      <w:r w:rsidR="002A24FE">
        <w:rPr>
          <w:lang w:val="uk-UA"/>
        </w:rPr>
        <w:t>,</w:t>
      </w:r>
      <w:r w:rsidR="00EB3914">
        <w:rPr>
          <w:lang w:val="uk-UA"/>
        </w:rPr>
        <w:t xml:space="preserve"> заступник</w:t>
      </w:r>
      <w:r w:rsidR="002A24FE">
        <w:rPr>
          <w:lang w:val="uk-UA"/>
        </w:rPr>
        <w:t xml:space="preserve"> директор</w:t>
      </w:r>
      <w:r w:rsidR="00EB3914">
        <w:rPr>
          <w:lang w:val="uk-UA"/>
        </w:rPr>
        <w:t>а</w:t>
      </w:r>
      <w:r w:rsidR="002A24FE">
        <w:rPr>
          <w:lang w:val="uk-UA"/>
        </w:rPr>
        <w:t xml:space="preserve"> школи</w:t>
      </w:r>
      <w:r w:rsidR="00EB3914">
        <w:rPr>
          <w:lang w:val="uk-UA"/>
        </w:rPr>
        <w:t xml:space="preserve"> з НВР,</w:t>
      </w:r>
    </w:p>
    <w:p w14:paraId="0C63BC1B" w14:textId="196F4E07" w:rsidR="002A24FE" w:rsidRDefault="007D54D9" w:rsidP="007D54D9">
      <w:pPr>
        <w:rPr>
          <w:lang w:val="uk-UA"/>
        </w:rPr>
      </w:pPr>
      <w:r>
        <w:rPr>
          <w:szCs w:val="24"/>
          <w:lang w:val="uk-UA"/>
        </w:rPr>
        <w:t xml:space="preserve">       </w:t>
      </w:r>
      <w:r w:rsidR="00376EF1">
        <w:rPr>
          <w:szCs w:val="24"/>
          <w:lang w:val="uk-UA"/>
        </w:rPr>
        <w:t xml:space="preserve"> Члени комісії</w:t>
      </w:r>
      <w:r w:rsidR="00376EF1" w:rsidRPr="00636198">
        <w:rPr>
          <w:szCs w:val="24"/>
          <w:lang w:val="uk-UA"/>
        </w:rPr>
        <w:t xml:space="preserve">:  </w:t>
      </w:r>
      <w:r w:rsidR="00AE2B9D">
        <w:rPr>
          <w:lang w:val="uk-UA"/>
        </w:rPr>
        <w:t xml:space="preserve"> </w:t>
      </w:r>
      <w:proofErr w:type="spellStart"/>
      <w:r w:rsidR="00C72F0E">
        <w:rPr>
          <w:lang w:val="uk-UA"/>
        </w:rPr>
        <w:t>Надельнюк</w:t>
      </w:r>
      <w:proofErr w:type="spellEnd"/>
      <w:r w:rsidR="00C72F0E">
        <w:rPr>
          <w:lang w:val="uk-UA"/>
        </w:rPr>
        <w:t xml:space="preserve"> Н.П</w:t>
      </w:r>
      <w:r w:rsidR="000E6825">
        <w:rPr>
          <w:lang w:val="uk-UA"/>
        </w:rPr>
        <w:t xml:space="preserve">., </w:t>
      </w:r>
      <w:r w:rsidR="00C72F0E">
        <w:rPr>
          <w:lang w:val="uk-UA"/>
        </w:rPr>
        <w:t>заступник директора з господарства</w:t>
      </w:r>
      <w:r w:rsidR="002A24FE">
        <w:rPr>
          <w:lang w:val="uk-UA"/>
        </w:rPr>
        <w:t xml:space="preserve">, </w:t>
      </w:r>
    </w:p>
    <w:p w14:paraId="69340C08" w14:textId="2972A41B" w:rsidR="007D54D9" w:rsidRPr="009F3E4E" w:rsidRDefault="002A24FE" w:rsidP="007D54D9">
      <w:pPr>
        <w:rPr>
          <w:lang w:val="uk-UA"/>
        </w:rPr>
      </w:pPr>
      <w:r>
        <w:rPr>
          <w:lang w:val="uk-UA"/>
        </w:rPr>
        <w:t xml:space="preserve">            </w:t>
      </w:r>
      <w:r w:rsidR="00EB3914">
        <w:rPr>
          <w:lang w:val="uk-UA"/>
        </w:rPr>
        <w:t xml:space="preserve">  </w:t>
      </w:r>
      <w:r w:rsidR="000020DC">
        <w:rPr>
          <w:lang w:val="uk-UA"/>
        </w:rPr>
        <w:t xml:space="preserve">           </w:t>
      </w:r>
      <w:r w:rsidR="00E534A3">
        <w:rPr>
          <w:lang w:val="uk-UA"/>
        </w:rPr>
        <w:t xml:space="preserve">          </w:t>
      </w:r>
      <w:proofErr w:type="spellStart"/>
      <w:r w:rsidR="00C72F0E">
        <w:rPr>
          <w:lang w:val="uk-UA"/>
        </w:rPr>
        <w:t>Кайряк</w:t>
      </w:r>
      <w:proofErr w:type="spellEnd"/>
      <w:r w:rsidR="00C72F0E">
        <w:rPr>
          <w:lang w:val="uk-UA"/>
        </w:rPr>
        <w:t xml:space="preserve"> Н.Г</w:t>
      </w:r>
      <w:r w:rsidR="000123AB">
        <w:rPr>
          <w:lang w:val="uk-UA"/>
        </w:rPr>
        <w:t>.</w:t>
      </w:r>
      <w:r>
        <w:rPr>
          <w:lang w:val="uk-UA"/>
        </w:rPr>
        <w:t>,</w:t>
      </w:r>
      <w:r w:rsidR="00C72F0E">
        <w:rPr>
          <w:lang w:val="uk-UA"/>
        </w:rPr>
        <w:t xml:space="preserve"> педагог-організатор</w:t>
      </w:r>
      <w:r w:rsidR="00EB3914">
        <w:rPr>
          <w:lang w:val="uk-UA"/>
        </w:rPr>
        <w:t>,</w:t>
      </w:r>
    </w:p>
    <w:p w14:paraId="68F62EFF" w14:textId="45FBE397" w:rsidR="0042398A" w:rsidRDefault="007D54D9" w:rsidP="007E32C1">
      <w:pPr>
        <w:ind w:left="720"/>
        <w:rPr>
          <w:lang w:val="uk-UA"/>
        </w:rPr>
      </w:pPr>
      <w:r w:rsidRPr="00EA417F">
        <w:rPr>
          <w:lang w:val="uk-UA"/>
        </w:rPr>
        <w:t xml:space="preserve">      </w:t>
      </w:r>
      <w:r w:rsidR="00AE2B9D" w:rsidRPr="00EA417F">
        <w:rPr>
          <w:lang w:val="uk-UA"/>
        </w:rPr>
        <w:t xml:space="preserve">                </w:t>
      </w:r>
      <w:r w:rsidR="0042398A">
        <w:rPr>
          <w:lang w:val="uk-UA"/>
        </w:rPr>
        <w:t>Тарасенко С.Н., сестра медична,</w:t>
      </w:r>
    </w:p>
    <w:p w14:paraId="033D711A" w14:textId="31AC9C7B" w:rsidR="00376EF1" w:rsidRPr="007E32C1" w:rsidRDefault="0042398A" w:rsidP="007E32C1">
      <w:pPr>
        <w:ind w:left="720"/>
        <w:rPr>
          <w:lang w:val="uk-UA"/>
        </w:rPr>
      </w:pPr>
      <w:r>
        <w:rPr>
          <w:lang w:val="uk-UA"/>
        </w:rPr>
        <w:t xml:space="preserve">                       </w:t>
      </w:r>
      <w:r w:rsidR="006911C9">
        <w:rPr>
          <w:szCs w:val="24"/>
          <w:lang w:val="uk-UA"/>
        </w:rPr>
        <w:t xml:space="preserve">Кисельова </w:t>
      </w:r>
      <w:r w:rsidR="002A24FE">
        <w:rPr>
          <w:szCs w:val="24"/>
          <w:lang w:val="uk-UA"/>
        </w:rPr>
        <w:t>Ж..Д., бухгалтер  централізованої бухгалтерії</w:t>
      </w:r>
    </w:p>
    <w:p w14:paraId="67289E0D" w14:textId="398B1F2F" w:rsidR="00376EF1" w:rsidRDefault="00376EF1" w:rsidP="002A24FE">
      <w:pPr>
        <w:ind w:left="360"/>
        <w:rPr>
          <w:szCs w:val="24"/>
          <w:lang w:val="uk-UA"/>
        </w:rPr>
      </w:pPr>
      <w:r>
        <w:rPr>
          <w:szCs w:val="24"/>
          <w:lang w:val="uk-UA"/>
        </w:rPr>
        <w:t xml:space="preserve">                </w:t>
      </w:r>
      <w:r w:rsidR="002A24FE">
        <w:rPr>
          <w:szCs w:val="24"/>
          <w:lang w:val="uk-UA"/>
        </w:rPr>
        <w:t xml:space="preserve">              </w:t>
      </w:r>
    </w:p>
    <w:p w14:paraId="1C444DFE" w14:textId="613372DB" w:rsidR="00636198" w:rsidRPr="002A24FE" w:rsidRDefault="00636198" w:rsidP="00636198">
      <w:pPr>
        <w:rPr>
          <w:lang w:val="uk-UA"/>
        </w:rPr>
      </w:pPr>
      <w:r w:rsidRPr="002A24FE">
        <w:rPr>
          <w:lang w:val="uk-UA"/>
        </w:rPr>
        <w:t xml:space="preserve">3. </w:t>
      </w:r>
      <w:r w:rsidR="007E32C1">
        <w:rPr>
          <w:lang w:val="uk-UA"/>
        </w:rPr>
        <w:t xml:space="preserve">Голові комісії з інвентаризації продуктів харчування </w:t>
      </w:r>
      <w:r w:rsidR="00C72F0E">
        <w:rPr>
          <w:lang w:val="uk-UA"/>
        </w:rPr>
        <w:t>Коваленко Є.К</w:t>
      </w:r>
      <w:bookmarkStart w:id="0" w:name="_GoBack"/>
      <w:bookmarkEnd w:id="0"/>
      <w:r w:rsidR="007E32C1">
        <w:rPr>
          <w:lang w:val="uk-UA"/>
        </w:rPr>
        <w:t>.:</w:t>
      </w:r>
    </w:p>
    <w:p w14:paraId="2CD19D90" w14:textId="2EA3E5C5" w:rsidR="00376EF1" w:rsidRPr="007E32C1" w:rsidRDefault="00636198" w:rsidP="00531366">
      <w:pPr>
        <w:rPr>
          <w:lang w:val="uk-UA"/>
        </w:rPr>
      </w:pPr>
      <w:r w:rsidRPr="002A24FE">
        <w:rPr>
          <w:lang w:val="uk-UA"/>
        </w:rPr>
        <w:t xml:space="preserve">3.1. </w:t>
      </w:r>
      <w:r w:rsidR="007E32C1">
        <w:rPr>
          <w:lang w:val="uk-UA"/>
        </w:rPr>
        <w:t>з</w:t>
      </w:r>
      <w:r w:rsidR="00376EF1" w:rsidRPr="002A24FE">
        <w:rPr>
          <w:szCs w:val="24"/>
          <w:lang w:val="uk-UA"/>
        </w:rPr>
        <w:t xml:space="preserve">абезпечити  подання  описів у  відділ  освіти  </w:t>
      </w:r>
      <w:r w:rsidR="009F3E4E" w:rsidRPr="002A24FE">
        <w:rPr>
          <w:szCs w:val="24"/>
          <w:lang w:val="uk-UA"/>
        </w:rPr>
        <w:t>Ізмаїльської райдержадміністрації</w:t>
      </w:r>
      <w:r w:rsidR="00854CF3" w:rsidRPr="002A24FE">
        <w:rPr>
          <w:szCs w:val="24"/>
          <w:lang w:val="uk-UA"/>
        </w:rPr>
        <w:t xml:space="preserve"> </w:t>
      </w:r>
      <w:r w:rsidR="007E32C1">
        <w:rPr>
          <w:szCs w:val="24"/>
          <w:lang w:val="uk-UA"/>
        </w:rPr>
        <w:t>у строк до 15.05.</w:t>
      </w:r>
      <w:r w:rsidR="000123AB">
        <w:rPr>
          <w:szCs w:val="24"/>
          <w:lang w:val="uk-UA"/>
        </w:rPr>
        <w:t>20</w:t>
      </w:r>
      <w:r w:rsidR="007E32C1">
        <w:rPr>
          <w:szCs w:val="24"/>
          <w:lang w:val="uk-UA"/>
        </w:rPr>
        <w:t>20</w:t>
      </w:r>
      <w:r w:rsidR="000123AB">
        <w:rPr>
          <w:szCs w:val="24"/>
          <w:lang w:val="uk-UA"/>
        </w:rPr>
        <w:t xml:space="preserve"> </w:t>
      </w:r>
      <w:r w:rsidR="00376EF1" w:rsidRPr="002A24FE">
        <w:rPr>
          <w:szCs w:val="24"/>
          <w:lang w:val="uk-UA"/>
        </w:rPr>
        <w:t>р</w:t>
      </w:r>
      <w:r w:rsidR="00854CF3" w:rsidRPr="002A24FE">
        <w:rPr>
          <w:szCs w:val="24"/>
          <w:lang w:val="uk-UA"/>
        </w:rPr>
        <w:t>оку</w:t>
      </w:r>
      <w:r w:rsidR="00376EF1" w:rsidRPr="002A24FE">
        <w:rPr>
          <w:szCs w:val="24"/>
          <w:lang w:val="uk-UA"/>
        </w:rPr>
        <w:t>.</w:t>
      </w:r>
    </w:p>
    <w:p w14:paraId="0096725C" w14:textId="01D50108" w:rsidR="00376EF1" w:rsidRDefault="007E32C1" w:rsidP="00531366">
      <w:pPr>
        <w:rPr>
          <w:szCs w:val="24"/>
          <w:lang w:val="uk-UA"/>
        </w:rPr>
      </w:pPr>
      <w:r>
        <w:rPr>
          <w:szCs w:val="24"/>
          <w:lang w:val="uk-UA"/>
        </w:rPr>
        <w:t>4</w:t>
      </w:r>
      <w:r w:rsidR="00531366">
        <w:rPr>
          <w:szCs w:val="24"/>
          <w:lang w:val="uk-UA"/>
        </w:rPr>
        <w:t>.</w:t>
      </w:r>
      <w:r>
        <w:rPr>
          <w:szCs w:val="24"/>
          <w:lang w:val="uk-UA"/>
        </w:rPr>
        <w:t xml:space="preserve"> </w:t>
      </w:r>
      <w:r w:rsidR="00376EF1" w:rsidRPr="002A24FE">
        <w:rPr>
          <w:szCs w:val="24"/>
          <w:lang w:val="uk-UA"/>
        </w:rPr>
        <w:t xml:space="preserve">Контроль  за  виконанням  </w:t>
      </w:r>
      <w:r w:rsidR="00AA6687" w:rsidRPr="002A24FE">
        <w:rPr>
          <w:szCs w:val="24"/>
          <w:lang w:val="uk-UA"/>
        </w:rPr>
        <w:t xml:space="preserve">даного </w:t>
      </w:r>
      <w:r w:rsidR="00376EF1" w:rsidRPr="002A24FE">
        <w:rPr>
          <w:szCs w:val="24"/>
          <w:lang w:val="uk-UA"/>
        </w:rPr>
        <w:t xml:space="preserve">наказу  </w:t>
      </w:r>
      <w:r w:rsidR="002A24FE">
        <w:rPr>
          <w:szCs w:val="24"/>
          <w:lang w:val="uk-UA"/>
        </w:rPr>
        <w:t>залишаю за собою.</w:t>
      </w:r>
    </w:p>
    <w:p w14:paraId="26ADED1E" w14:textId="77777777" w:rsidR="002A24FE" w:rsidRPr="002A24FE" w:rsidRDefault="002A24FE" w:rsidP="00531366">
      <w:pPr>
        <w:rPr>
          <w:szCs w:val="24"/>
          <w:lang w:val="uk-UA"/>
        </w:rPr>
      </w:pPr>
    </w:p>
    <w:p w14:paraId="796E6C7E" w14:textId="77777777" w:rsidR="00E04A0D" w:rsidRDefault="00E04A0D" w:rsidP="00376EF1">
      <w:pPr>
        <w:ind w:left="720"/>
        <w:rPr>
          <w:szCs w:val="24"/>
          <w:lang w:val="uk-UA"/>
        </w:rPr>
      </w:pPr>
    </w:p>
    <w:p w14:paraId="1C4505E4" w14:textId="77777777" w:rsidR="00376EF1" w:rsidRDefault="00E04A0D" w:rsidP="00E04A0D">
      <w:pPr>
        <w:ind w:left="720"/>
        <w:jc w:val="center"/>
        <w:rPr>
          <w:szCs w:val="24"/>
          <w:lang w:val="uk-UA"/>
        </w:rPr>
      </w:pPr>
      <w:r>
        <w:rPr>
          <w:szCs w:val="24"/>
          <w:lang w:val="uk-UA"/>
        </w:rPr>
        <w:t xml:space="preserve">Директор школи                                А.В. </w:t>
      </w:r>
      <w:proofErr w:type="spellStart"/>
      <w:r>
        <w:rPr>
          <w:szCs w:val="24"/>
          <w:lang w:val="uk-UA"/>
        </w:rPr>
        <w:t>Киричевська</w:t>
      </w:r>
      <w:proofErr w:type="spellEnd"/>
    </w:p>
    <w:p w14:paraId="1EFFAB1C" w14:textId="77777777" w:rsidR="007E6955" w:rsidRDefault="007E6955" w:rsidP="00942606">
      <w:pPr>
        <w:rPr>
          <w:szCs w:val="24"/>
          <w:lang w:val="uk-UA"/>
        </w:rPr>
      </w:pPr>
    </w:p>
    <w:p w14:paraId="51541C40" w14:textId="77777777" w:rsidR="007E6955" w:rsidRDefault="007E6955" w:rsidP="007E6955">
      <w:pPr>
        <w:ind w:left="720"/>
        <w:rPr>
          <w:szCs w:val="24"/>
          <w:lang w:val="uk-UA"/>
        </w:rPr>
      </w:pPr>
    </w:p>
    <w:p w14:paraId="22CC9D3E" w14:textId="77777777" w:rsidR="00636198" w:rsidRPr="007D54D9" w:rsidRDefault="00636198">
      <w:pPr>
        <w:ind w:left="720"/>
        <w:rPr>
          <w:szCs w:val="24"/>
        </w:rPr>
      </w:pPr>
    </w:p>
    <w:sectPr w:rsidR="00636198" w:rsidRPr="007D54D9" w:rsidSect="00376EF1">
      <w:pgSz w:w="11906" w:h="16838"/>
      <w:pgMar w:top="426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2223"/>
    <w:multiLevelType w:val="hybridMultilevel"/>
    <w:tmpl w:val="AA14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D72436"/>
    <w:multiLevelType w:val="hybridMultilevel"/>
    <w:tmpl w:val="10EA49A4"/>
    <w:lvl w:ilvl="0" w:tplc="016AA8B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58C2D9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B08A0"/>
    <w:multiLevelType w:val="hybridMultilevel"/>
    <w:tmpl w:val="AA14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AF68BA"/>
    <w:multiLevelType w:val="hybridMultilevel"/>
    <w:tmpl w:val="124C41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12296"/>
    <w:rsid w:val="000015DC"/>
    <w:rsid w:val="000020DC"/>
    <w:rsid w:val="000123AB"/>
    <w:rsid w:val="00042E6F"/>
    <w:rsid w:val="00052E96"/>
    <w:rsid w:val="000A24AF"/>
    <w:rsid w:val="000B38B4"/>
    <w:rsid w:val="000E0CBD"/>
    <w:rsid w:val="000E6825"/>
    <w:rsid w:val="000F0949"/>
    <w:rsid w:val="00125A78"/>
    <w:rsid w:val="00136A31"/>
    <w:rsid w:val="001678EE"/>
    <w:rsid w:val="001A331C"/>
    <w:rsid w:val="001B4CE9"/>
    <w:rsid w:val="001C2126"/>
    <w:rsid w:val="002122BC"/>
    <w:rsid w:val="0021773A"/>
    <w:rsid w:val="00222C05"/>
    <w:rsid w:val="00231450"/>
    <w:rsid w:val="00253CC8"/>
    <w:rsid w:val="00266332"/>
    <w:rsid w:val="002824D4"/>
    <w:rsid w:val="00296900"/>
    <w:rsid w:val="002A24FE"/>
    <w:rsid w:val="002C3775"/>
    <w:rsid w:val="002E1E1E"/>
    <w:rsid w:val="002E4960"/>
    <w:rsid w:val="002E501E"/>
    <w:rsid w:val="002E669A"/>
    <w:rsid w:val="003208E2"/>
    <w:rsid w:val="003315EA"/>
    <w:rsid w:val="00376EF1"/>
    <w:rsid w:val="003A591C"/>
    <w:rsid w:val="003C4DA8"/>
    <w:rsid w:val="003C59CA"/>
    <w:rsid w:val="0042398A"/>
    <w:rsid w:val="00424E11"/>
    <w:rsid w:val="00441D28"/>
    <w:rsid w:val="00494DCB"/>
    <w:rsid w:val="004D12EA"/>
    <w:rsid w:val="004E03C9"/>
    <w:rsid w:val="004E0DB4"/>
    <w:rsid w:val="005117E9"/>
    <w:rsid w:val="00531366"/>
    <w:rsid w:val="0053753C"/>
    <w:rsid w:val="00570F95"/>
    <w:rsid w:val="0057356A"/>
    <w:rsid w:val="005932AA"/>
    <w:rsid w:val="005B1AA0"/>
    <w:rsid w:val="005B5A75"/>
    <w:rsid w:val="00621527"/>
    <w:rsid w:val="00636198"/>
    <w:rsid w:val="0064339F"/>
    <w:rsid w:val="006760FE"/>
    <w:rsid w:val="006911C9"/>
    <w:rsid w:val="006E6737"/>
    <w:rsid w:val="006F6769"/>
    <w:rsid w:val="007005DF"/>
    <w:rsid w:val="007022E9"/>
    <w:rsid w:val="007214C8"/>
    <w:rsid w:val="0074586E"/>
    <w:rsid w:val="00786CBC"/>
    <w:rsid w:val="007A1508"/>
    <w:rsid w:val="007B2D61"/>
    <w:rsid w:val="007C2D50"/>
    <w:rsid w:val="007D4463"/>
    <w:rsid w:val="007D54D9"/>
    <w:rsid w:val="007E32C1"/>
    <w:rsid w:val="007E6955"/>
    <w:rsid w:val="008017A4"/>
    <w:rsid w:val="008173D3"/>
    <w:rsid w:val="00826C28"/>
    <w:rsid w:val="00831E26"/>
    <w:rsid w:val="00854CF3"/>
    <w:rsid w:val="00855004"/>
    <w:rsid w:val="008A3768"/>
    <w:rsid w:val="008B22B0"/>
    <w:rsid w:val="008C530F"/>
    <w:rsid w:val="008D471B"/>
    <w:rsid w:val="008F335B"/>
    <w:rsid w:val="00911E26"/>
    <w:rsid w:val="00922073"/>
    <w:rsid w:val="00932503"/>
    <w:rsid w:val="00942606"/>
    <w:rsid w:val="00946458"/>
    <w:rsid w:val="00997EAA"/>
    <w:rsid w:val="009A64EF"/>
    <w:rsid w:val="009B0C60"/>
    <w:rsid w:val="009B6A21"/>
    <w:rsid w:val="009F3E4E"/>
    <w:rsid w:val="00A12296"/>
    <w:rsid w:val="00AA6687"/>
    <w:rsid w:val="00AC0F30"/>
    <w:rsid w:val="00AC630D"/>
    <w:rsid w:val="00AD6542"/>
    <w:rsid w:val="00AE2B9D"/>
    <w:rsid w:val="00B02507"/>
    <w:rsid w:val="00B440D7"/>
    <w:rsid w:val="00B72AAC"/>
    <w:rsid w:val="00B83D1E"/>
    <w:rsid w:val="00B97DFB"/>
    <w:rsid w:val="00BB74C2"/>
    <w:rsid w:val="00BF5BF4"/>
    <w:rsid w:val="00C26E9A"/>
    <w:rsid w:val="00C333DD"/>
    <w:rsid w:val="00C339F2"/>
    <w:rsid w:val="00C34EBC"/>
    <w:rsid w:val="00C407DB"/>
    <w:rsid w:val="00C41205"/>
    <w:rsid w:val="00C531B0"/>
    <w:rsid w:val="00C55B76"/>
    <w:rsid w:val="00C708A9"/>
    <w:rsid w:val="00C72F0E"/>
    <w:rsid w:val="00C77911"/>
    <w:rsid w:val="00CD735D"/>
    <w:rsid w:val="00CF5540"/>
    <w:rsid w:val="00D23560"/>
    <w:rsid w:val="00D30AE9"/>
    <w:rsid w:val="00D53B0A"/>
    <w:rsid w:val="00D620BF"/>
    <w:rsid w:val="00D665FC"/>
    <w:rsid w:val="00DD0888"/>
    <w:rsid w:val="00DD72AF"/>
    <w:rsid w:val="00E04A0D"/>
    <w:rsid w:val="00E06A20"/>
    <w:rsid w:val="00E139EE"/>
    <w:rsid w:val="00E51BB0"/>
    <w:rsid w:val="00E534A3"/>
    <w:rsid w:val="00E624F2"/>
    <w:rsid w:val="00E73902"/>
    <w:rsid w:val="00E845E3"/>
    <w:rsid w:val="00EA417F"/>
    <w:rsid w:val="00EA4230"/>
    <w:rsid w:val="00EB3914"/>
    <w:rsid w:val="00ED0EF1"/>
    <w:rsid w:val="00ED4765"/>
    <w:rsid w:val="00EF4382"/>
    <w:rsid w:val="00F05FF5"/>
    <w:rsid w:val="00F10B4A"/>
    <w:rsid w:val="00F16F9C"/>
    <w:rsid w:val="00F231E1"/>
    <w:rsid w:val="00F30627"/>
    <w:rsid w:val="00F45341"/>
    <w:rsid w:val="00F607C4"/>
    <w:rsid w:val="00F65B3A"/>
    <w:rsid w:val="00F673A9"/>
    <w:rsid w:val="00F86644"/>
    <w:rsid w:val="00F9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BB2B7"/>
  <w15:docId w15:val="{932192CD-B42A-40F9-8F32-338C585E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50"/>
    <w:rPr>
      <w:sz w:val="24"/>
      <w:lang w:eastAsia="uk-UA"/>
    </w:rPr>
  </w:style>
  <w:style w:type="paragraph" w:styleId="1">
    <w:name w:val="heading 1"/>
    <w:basedOn w:val="a"/>
    <w:next w:val="a"/>
    <w:qFormat/>
    <w:rsid w:val="007C2D50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7C2D50"/>
    <w:pPr>
      <w:keepNext/>
      <w:jc w:val="center"/>
      <w:outlineLvl w:val="1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C2D50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7C2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41;&#1051;&#1040;&#1053;&#1050;&#1048;\&#1052;&#1030;&#1053;&#1030;&#1057;&#1058;&#1045;&#1056;&#1057;&#1058;&#1042;&#1054;%20%20&#1054;&#1057;&#1042;&#1030;&#1058;&#1048;%20%20&#1030;%20%20&#1053;&#1040;&#1059;&#1050;&#1048;%20%20&#1059;&#1050;&#1056;&#1040;&#1031;&#1053;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МІНІСТЕРСТВО  ОСВІТИ  І  НАУКИ  УКРАЇН3</Template>
  <TotalTime>151</TotalTime>
  <Pages>1</Pages>
  <Words>117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Litoviya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Измаил</dc:creator>
  <cp:lastModifiedBy>учитель - ученик</cp:lastModifiedBy>
  <cp:revision>22</cp:revision>
  <cp:lastPrinted>2020-06-11T08:06:00Z</cp:lastPrinted>
  <dcterms:created xsi:type="dcterms:W3CDTF">2015-10-05T17:27:00Z</dcterms:created>
  <dcterms:modified xsi:type="dcterms:W3CDTF">2020-06-11T08:07:00Z</dcterms:modified>
</cp:coreProperties>
</file>